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53C90">
      <w:pPr>
        <w:jc w:val="center"/>
        <w:rPr>
          <w:rFonts w:hint="eastAsia"/>
          <w:b/>
          <w:bCs/>
          <w:sz w:val="84"/>
          <w:szCs w:val="8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-82550</wp:posOffset>
            </wp:positionV>
            <wp:extent cx="3863340" cy="541020"/>
            <wp:effectExtent l="0" t="0" r="3810" b="11430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334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FD16AFF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学籍证明</w:t>
      </w:r>
    </w:p>
    <w:p w14:paraId="31CE307A">
      <w:pPr>
        <w:jc w:val="center"/>
        <w:rPr>
          <w:rFonts w:hint="eastAsia"/>
          <w:sz w:val="11"/>
          <w:szCs w:val="11"/>
          <w:lang w:eastAsia="zh-CN"/>
        </w:rPr>
      </w:pPr>
    </w:p>
    <w:p w14:paraId="45542A24"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兹有学生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，性别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月出生，身份证号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，学号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，系我校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学院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年级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专业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班（</w:t>
      </w:r>
      <w:r>
        <w:rPr>
          <w:rFonts w:hint="eastAsia" w:ascii="方正仿宋_GBK" w:hAnsi="方正仿宋_GBK" w:eastAsia="方正仿宋_GBK" w:cs="方正仿宋_GBK"/>
          <w:b w:val="0"/>
          <w:bCs w:val="0"/>
          <w:sz w:val="40"/>
          <w:szCs w:val="40"/>
          <w:u w:val="none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 xml:space="preserve">在读 / </w:t>
      </w:r>
      <w:r>
        <w:rPr>
          <w:rFonts w:hint="eastAsia" w:ascii="方正仿宋_GBK" w:hAnsi="方正仿宋_GBK" w:eastAsia="方正仿宋_GBK" w:cs="方正仿宋_GBK"/>
          <w:b w:val="0"/>
          <w:bCs w:val="0"/>
          <w:sz w:val="40"/>
          <w:szCs w:val="40"/>
          <w:u w:val="none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 xml:space="preserve">休学 / </w:t>
      </w:r>
      <w:r>
        <w:rPr>
          <w:rFonts w:hint="eastAsia" w:ascii="方正仿宋_GBK" w:hAnsi="方正仿宋_GBK" w:eastAsia="方正仿宋_GBK" w:cs="方正仿宋_GBK"/>
          <w:b w:val="0"/>
          <w:bCs w:val="0"/>
          <w:sz w:val="40"/>
          <w:szCs w:val="40"/>
          <w:u w:val="none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保留学籍）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学生，情况属实。</w:t>
      </w:r>
      <w:bookmarkStart w:id="0" w:name="_GoBack"/>
      <w:bookmarkEnd w:id="0"/>
    </w:p>
    <w:p w14:paraId="26FDEA69"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特此证明！</w:t>
      </w:r>
    </w:p>
    <w:p w14:paraId="64F4ACFD">
      <w:pPr>
        <w:jc w:val="left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2C76EA1D">
      <w:pPr>
        <w:jc w:val="left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0CD11258"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重庆现代制造职业学院教务处（盖章）</w:t>
      </w:r>
    </w:p>
    <w:p w14:paraId="18846A07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 xml:space="preserve">                                       年   月   日</w:t>
      </w:r>
    </w:p>
    <w:p w14:paraId="6ED68CDA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58D3AC8C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 w14:paraId="72EA40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0"/>
        <w:rPr>
          <w:rFonts w:ascii="Courier New" w:hAnsi="Courier New" w:eastAsia="Courier New" w:cs="Courier New"/>
          <w:i w:val="0"/>
          <w:iCs w:val="0"/>
          <w:caps w:val="0"/>
          <w:color w:val="FFFFFF"/>
          <w:spacing w:val="0"/>
          <w:sz w:val="18"/>
          <w:szCs w:val="18"/>
        </w:rPr>
      </w:pPr>
      <w:r>
        <w:rPr>
          <w:rFonts w:hint="default" w:ascii="Courier New" w:hAnsi="Courier New" w:eastAsia="Courier New" w:cs="Courier New"/>
          <w:i w:val="0"/>
          <w:iCs w:val="0"/>
          <w:caps w:val="0"/>
          <w:color w:val="FFFFFF"/>
          <w:spacing w:val="0"/>
          <w:sz w:val="18"/>
          <w:szCs w:val="18"/>
        </w:rPr>
        <w:t>（注：本证明仅供办理出国交流使用，其他用途无效。）</w:t>
      </w:r>
    </w:p>
    <w:p w14:paraId="189656C3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970E1"/>
    <w:rsid w:val="0A4970E1"/>
    <w:rsid w:val="438726BB"/>
    <w:rsid w:val="4B6B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ZZ-5\AppData\Roaming\kingsoft\office6\templates\download\6f2a45de-8f47-4192-ba32-7dc208d6785c\&#23398;&#31821;&#35777;&#26126;-&#23398;&#31821;&#35777;&#2612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学籍证明-学籍证明.docx</Template>
  <Pages>1</Pages>
  <Words>108</Words>
  <Characters>108</Characters>
  <Lines>0</Lines>
  <Paragraphs>0</Paragraphs>
  <TotalTime>8</TotalTime>
  <ScaleCrop>false</ScaleCrop>
  <LinksUpToDate>false</LinksUpToDate>
  <CharactersWithSpaces>243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2025-04-16T07:54:00Z</dcterms:created>
  <dc:creator>俗不可奈1402500295</dc:creator>
  <cp:lastModifiedBy>俗不可奈1402500295</cp:lastModifiedBy>
  <dcterms:modified xsi:type="dcterms:W3CDTF">2025-05-21T01:23:25Z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UUID">
    <vt:lpwstr>v1.0_mb_B6aI47QWTQokrBkb0JXHJw==</vt:lpwstr>
  </property>
  <property fmtid="{D5CDD505-2E9C-101B-9397-08002B2CF9AE}" pid="4" name="ICV">
    <vt:lpwstr>58CB020AEBFC4CE4BC68A0C47BC16AB7_11</vt:lpwstr>
  </property>
  <property fmtid="{D5CDD505-2E9C-101B-9397-08002B2CF9AE}" pid="5" name="KSOTemplateDocerSaveRecord">
    <vt:lpwstr>eyJoZGlkIjoiMzgzNzg4YTAzMzNmZjEwYjMyNDVhZTcwZWVmMGQ4MzUiLCJ1c2VySWQiOiIxNjk1ODQyOSJ9</vt:lpwstr>
  </property>
</Properties>
</file>