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66CBF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重庆现代制造职业学院学生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复学申请表</w:t>
      </w:r>
    </w:p>
    <w:p w14:paraId="65B3103C">
      <w:pPr>
        <w:spacing w:line="360" w:lineRule="auto"/>
        <w:jc w:val="center"/>
        <w:rPr>
          <w:rFonts w:ascii="黑体" w:hAnsi="黑体" w:eastAsia="黑体"/>
          <w:b/>
          <w:szCs w:val="21"/>
        </w:rPr>
      </w:pPr>
    </w:p>
    <w:tbl>
      <w:tblPr>
        <w:tblStyle w:val="4"/>
        <w:tblW w:w="9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1789"/>
        <w:gridCol w:w="1529"/>
        <w:gridCol w:w="1836"/>
        <w:gridCol w:w="1178"/>
        <w:gridCol w:w="2046"/>
      </w:tblGrid>
      <w:tr w14:paraId="1794C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431" w:type="dxa"/>
            <w:noWrap w:val="0"/>
            <w:vAlign w:val="center"/>
          </w:tcPr>
          <w:p w14:paraId="137E2AD7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姓名</w:t>
            </w:r>
          </w:p>
        </w:tc>
        <w:tc>
          <w:tcPr>
            <w:tcW w:w="1789" w:type="dxa"/>
            <w:noWrap w:val="0"/>
            <w:vAlign w:val="center"/>
          </w:tcPr>
          <w:p w14:paraId="363DA549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054AD7E0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性别</w:t>
            </w:r>
          </w:p>
        </w:tc>
        <w:tc>
          <w:tcPr>
            <w:tcW w:w="1836" w:type="dxa"/>
            <w:noWrap w:val="0"/>
            <w:vAlign w:val="center"/>
          </w:tcPr>
          <w:p w14:paraId="16A2B934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0796B940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民族</w:t>
            </w:r>
          </w:p>
        </w:tc>
        <w:tc>
          <w:tcPr>
            <w:tcW w:w="2046" w:type="dxa"/>
            <w:noWrap w:val="0"/>
            <w:vAlign w:val="center"/>
          </w:tcPr>
          <w:p w14:paraId="0D75178A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42D08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431" w:type="dxa"/>
            <w:noWrap w:val="0"/>
            <w:vAlign w:val="center"/>
          </w:tcPr>
          <w:p w14:paraId="51CF3EB5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学院</w:t>
            </w:r>
          </w:p>
        </w:tc>
        <w:tc>
          <w:tcPr>
            <w:tcW w:w="1789" w:type="dxa"/>
            <w:noWrap w:val="0"/>
            <w:vAlign w:val="center"/>
          </w:tcPr>
          <w:p w14:paraId="28FF8611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7771AF64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原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年级</w:t>
            </w:r>
          </w:p>
        </w:tc>
        <w:tc>
          <w:tcPr>
            <w:tcW w:w="1836" w:type="dxa"/>
            <w:noWrap w:val="0"/>
            <w:vAlign w:val="center"/>
          </w:tcPr>
          <w:p w14:paraId="48B77FB9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360F790A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原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专业</w:t>
            </w:r>
          </w:p>
        </w:tc>
        <w:tc>
          <w:tcPr>
            <w:tcW w:w="2046" w:type="dxa"/>
            <w:noWrap w:val="0"/>
            <w:vAlign w:val="center"/>
          </w:tcPr>
          <w:p w14:paraId="6A18A18D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78C64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431" w:type="dxa"/>
            <w:noWrap w:val="0"/>
            <w:vAlign w:val="center"/>
          </w:tcPr>
          <w:p w14:paraId="1E2FED45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学号</w:t>
            </w:r>
          </w:p>
        </w:tc>
        <w:tc>
          <w:tcPr>
            <w:tcW w:w="1789" w:type="dxa"/>
            <w:noWrap w:val="0"/>
            <w:vAlign w:val="center"/>
          </w:tcPr>
          <w:p w14:paraId="7535FBC7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229A18AE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身份证号</w:t>
            </w:r>
          </w:p>
        </w:tc>
        <w:tc>
          <w:tcPr>
            <w:tcW w:w="5060" w:type="dxa"/>
            <w:gridSpan w:val="3"/>
            <w:noWrap w:val="0"/>
            <w:vAlign w:val="center"/>
          </w:tcPr>
          <w:p w14:paraId="69F86DEE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48B77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431" w:type="dxa"/>
            <w:noWrap w:val="0"/>
            <w:vAlign w:val="center"/>
          </w:tcPr>
          <w:p w14:paraId="7E28A2F8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联系电话</w:t>
            </w:r>
          </w:p>
        </w:tc>
        <w:tc>
          <w:tcPr>
            <w:tcW w:w="1789" w:type="dxa"/>
            <w:noWrap w:val="0"/>
            <w:vAlign w:val="center"/>
          </w:tcPr>
          <w:p w14:paraId="4E2465AB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3F82C75B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家庭所在地</w:t>
            </w:r>
          </w:p>
        </w:tc>
        <w:tc>
          <w:tcPr>
            <w:tcW w:w="5060" w:type="dxa"/>
            <w:gridSpan w:val="3"/>
            <w:noWrap w:val="0"/>
            <w:vAlign w:val="center"/>
          </w:tcPr>
          <w:p w14:paraId="0D2E3B0F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 w14:paraId="7E3F4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1431" w:type="dxa"/>
            <w:noWrap w:val="0"/>
            <w:vAlign w:val="center"/>
          </w:tcPr>
          <w:p w14:paraId="4A7A2A0E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休学起止</w:t>
            </w:r>
          </w:p>
          <w:p w14:paraId="437F72BC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8378" w:type="dxa"/>
            <w:gridSpan w:val="5"/>
            <w:noWrap w:val="0"/>
            <w:vAlign w:val="center"/>
          </w:tcPr>
          <w:p w14:paraId="7BAFE40D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年    月    日至20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年    月    日</w:t>
            </w:r>
          </w:p>
        </w:tc>
      </w:tr>
      <w:tr w14:paraId="3F0F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1431" w:type="dxa"/>
            <w:noWrap w:val="0"/>
            <w:vAlign w:val="center"/>
          </w:tcPr>
          <w:p w14:paraId="5989690D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申请</w:t>
            </w:r>
          </w:p>
          <w:p w14:paraId="1BD624D3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原因</w:t>
            </w:r>
          </w:p>
        </w:tc>
        <w:tc>
          <w:tcPr>
            <w:tcW w:w="8378" w:type="dxa"/>
            <w:gridSpan w:val="5"/>
            <w:noWrap w:val="0"/>
            <w:vAlign w:val="bottom"/>
          </w:tcPr>
          <w:p w14:paraId="3112BEB2">
            <w:pPr>
              <w:spacing w:line="360" w:lineRule="auto"/>
              <w:jc w:val="both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附证明材料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）</w:t>
            </w:r>
          </w:p>
          <w:p w14:paraId="6A7E8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2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本人签字：</w:t>
            </w:r>
          </w:p>
          <w:p w14:paraId="489CC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2"/>
              <w:jc w:val="righ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年    月   日</w:t>
            </w:r>
          </w:p>
        </w:tc>
      </w:tr>
      <w:tr w14:paraId="43A93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1431" w:type="dxa"/>
            <w:noWrap w:val="0"/>
            <w:vAlign w:val="center"/>
          </w:tcPr>
          <w:p w14:paraId="7125AF6B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家长</w:t>
            </w:r>
          </w:p>
          <w:p w14:paraId="4A7D825F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意见</w:t>
            </w:r>
          </w:p>
        </w:tc>
        <w:tc>
          <w:tcPr>
            <w:tcW w:w="8378" w:type="dxa"/>
            <w:gridSpan w:val="5"/>
            <w:noWrap w:val="0"/>
            <w:vAlign w:val="center"/>
          </w:tcPr>
          <w:p w14:paraId="25E23A77">
            <w:pPr>
              <w:spacing w:line="360" w:lineRule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62325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2"/>
              <w:jc w:val="lef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家长签字：</w:t>
            </w:r>
          </w:p>
          <w:p w14:paraId="0E980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2"/>
              <w:jc w:val="righ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 年    月   日</w:t>
            </w:r>
          </w:p>
        </w:tc>
      </w:tr>
      <w:tr w14:paraId="5FFA4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1431" w:type="dxa"/>
            <w:noWrap w:val="0"/>
            <w:vAlign w:val="center"/>
          </w:tcPr>
          <w:p w14:paraId="500254A9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辅导员</w:t>
            </w:r>
          </w:p>
          <w:p w14:paraId="117872B4">
            <w:pPr>
              <w:spacing w:line="360" w:lineRule="auto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378" w:type="dxa"/>
            <w:gridSpan w:val="5"/>
            <w:noWrap w:val="0"/>
            <w:vAlign w:val="bottom"/>
          </w:tcPr>
          <w:p w14:paraId="6FC5A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2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签字：</w:t>
            </w:r>
          </w:p>
          <w:p w14:paraId="3A805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2"/>
              <w:jc w:val="righ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年    月   日</w:t>
            </w:r>
          </w:p>
        </w:tc>
      </w:tr>
      <w:tr w14:paraId="4BF6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jc w:val="center"/>
        </w:trPr>
        <w:tc>
          <w:tcPr>
            <w:tcW w:w="1431" w:type="dxa"/>
            <w:noWrap w:val="0"/>
            <w:vAlign w:val="center"/>
          </w:tcPr>
          <w:p w14:paraId="28B5DEDC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学院</w:t>
            </w:r>
          </w:p>
          <w:p w14:paraId="6B865E86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意见</w:t>
            </w:r>
          </w:p>
        </w:tc>
        <w:tc>
          <w:tcPr>
            <w:tcW w:w="8378" w:type="dxa"/>
            <w:gridSpan w:val="5"/>
            <w:noWrap w:val="0"/>
            <w:vAlign w:val="center"/>
          </w:tcPr>
          <w:p w14:paraId="677D6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  <w:p w14:paraId="55D79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签字（盖章）：        </w:t>
            </w:r>
          </w:p>
          <w:p w14:paraId="03D73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   月   日</w:t>
            </w:r>
          </w:p>
        </w:tc>
      </w:tr>
      <w:tr w14:paraId="1A1FB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jc w:val="center"/>
        </w:trPr>
        <w:tc>
          <w:tcPr>
            <w:tcW w:w="1431" w:type="dxa"/>
            <w:noWrap w:val="0"/>
            <w:vAlign w:val="center"/>
          </w:tcPr>
          <w:p w14:paraId="604CD260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学生处</w:t>
            </w:r>
          </w:p>
          <w:p w14:paraId="36871A33">
            <w:pPr>
              <w:spacing w:line="360" w:lineRule="auto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378" w:type="dxa"/>
            <w:gridSpan w:val="5"/>
            <w:noWrap w:val="0"/>
            <w:vAlign w:val="bottom"/>
          </w:tcPr>
          <w:p w14:paraId="192A3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2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签字：</w:t>
            </w:r>
          </w:p>
          <w:p w14:paraId="7CDFA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/>
              <w:jc w:val="righ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年    月   日</w:t>
            </w:r>
          </w:p>
        </w:tc>
      </w:tr>
      <w:tr w14:paraId="0B8B3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  <w:jc w:val="center"/>
        </w:trPr>
        <w:tc>
          <w:tcPr>
            <w:tcW w:w="1431" w:type="dxa"/>
            <w:noWrap w:val="0"/>
            <w:vAlign w:val="center"/>
          </w:tcPr>
          <w:p w14:paraId="1442B736">
            <w:pPr>
              <w:spacing w:line="360" w:lineRule="auto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分管学工校领导意见</w:t>
            </w:r>
          </w:p>
        </w:tc>
        <w:tc>
          <w:tcPr>
            <w:tcW w:w="8378" w:type="dxa"/>
            <w:gridSpan w:val="5"/>
            <w:noWrap w:val="0"/>
            <w:vAlign w:val="bottom"/>
          </w:tcPr>
          <w:p w14:paraId="04471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                            签字：</w:t>
            </w:r>
          </w:p>
          <w:p w14:paraId="3E6A1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/>
              <w:jc w:val="righ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   月   日</w:t>
            </w:r>
          </w:p>
        </w:tc>
      </w:tr>
      <w:tr w14:paraId="3B060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1431" w:type="dxa"/>
            <w:noWrap w:val="0"/>
            <w:vAlign w:val="center"/>
          </w:tcPr>
          <w:p w14:paraId="433F44FB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教务处</w:t>
            </w:r>
          </w:p>
          <w:p w14:paraId="22A71A0B">
            <w:pPr>
              <w:spacing w:line="360" w:lineRule="auto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378" w:type="dxa"/>
            <w:gridSpan w:val="5"/>
            <w:noWrap w:val="0"/>
            <w:vAlign w:val="bottom"/>
          </w:tcPr>
          <w:p w14:paraId="5668F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/>
              <w:jc w:val="lef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确定年级、专业和班级：</w:t>
            </w:r>
          </w:p>
          <w:p w14:paraId="43AE1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824" w:firstLineChars="2427"/>
              <w:jc w:val="lef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签字：</w:t>
            </w:r>
          </w:p>
          <w:p w14:paraId="63F9F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/>
              <w:jc w:val="right"/>
              <w:textAlignment w:val="bottom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   月   日</w:t>
            </w:r>
          </w:p>
        </w:tc>
      </w:tr>
      <w:tr w14:paraId="3962A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1431" w:type="dxa"/>
            <w:noWrap w:val="0"/>
            <w:vAlign w:val="center"/>
          </w:tcPr>
          <w:p w14:paraId="2E5A086F">
            <w:pPr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财务处</w:t>
            </w:r>
          </w:p>
          <w:p w14:paraId="60EC177D">
            <w:pPr>
              <w:spacing w:line="360" w:lineRule="auto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378" w:type="dxa"/>
            <w:gridSpan w:val="5"/>
            <w:noWrap w:val="0"/>
            <w:vAlign w:val="bottom"/>
          </w:tcPr>
          <w:p w14:paraId="1571E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/>
              <w:jc w:val="lef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</w:p>
          <w:p w14:paraId="7A8F8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824" w:firstLineChars="2427"/>
              <w:jc w:val="lef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签字：</w:t>
            </w:r>
          </w:p>
          <w:p w14:paraId="3F8F8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/>
              <w:jc w:val="righ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   月   日</w:t>
            </w:r>
          </w:p>
        </w:tc>
      </w:tr>
      <w:tr w14:paraId="4CBB2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1431" w:type="dxa"/>
            <w:noWrap w:val="0"/>
            <w:vAlign w:val="center"/>
          </w:tcPr>
          <w:p w14:paraId="3FE62C20">
            <w:pPr>
              <w:spacing w:line="360" w:lineRule="auto"/>
              <w:jc w:val="center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教务处学籍状态变更</w:t>
            </w:r>
          </w:p>
        </w:tc>
        <w:tc>
          <w:tcPr>
            <w:tcW w:w="8378" w:type="dxa"/>
            <w:gridSpan w:val="5"/>
            <w:noWrap w:val="0"/>
            <w:vAlign w:val="bottom"/>
          </w:tcPr>
          <w:p w14:paraId="2F9B7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824" w:firstLineChars="2427"/>
              <w:jc w:val="lef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经办人签字：</w:t>
            </w:r>
          </w:p>
          <w:p w14:paraId="51DD4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/>
              <w:jc w:val="right"/>
              <w:textAlignment w:val="bottom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   月   日</w:t>
            </w:r>
          </w:p>
        </w:tc>
      </w:tr>
    </w:tbl>
    <w:p w14:paraId="1068EA41">
      <w:pPr>
        <w:spacing w:line="360" w:lineRule="auto"/>
        <w:rPr>
          <w:rFonts w:hint="eastAsia" w:eastAsia="方正仿宋_GBK"/>
          <w:sz w:val="20"/>
          <w:szCs w:val="2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表格内容准确填写后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流程审批完成后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，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将此表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与相关证明材料等材料一同交教务处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存档。</w:t>
      </w:r>
      <w:bookmarkStart w:id="0" w:name="_GoBack"/>
      <w:bookmarkEnd w:id="0"/>
    </w:p>
    <w:sectPr>
      <w:pgSz w:w="11906" w:h="16838"/>
      <w:pgMar w:top="1560" w:right="1800" w:bottom="14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隶书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B66F1F"/>
    <w:rsid w:val="000B7EBA"/>
    <w:rsid w:val="002079F7"/>
    <w:rsid w:val="00217615"/>
    <w:rsid w:val="00236FCA"/>
    <w:rsid w:val="0024442E"/>
    <w:rsid w:val="00360381"/>
    <w:rsid w:val="003F3D64"/>
    <w:rsid w:val="00401639"/>
    <w:rsid w:val="00402857"/>
    <w:rsid w:val="00436CD8"/>
    <w:rsid w:val="00491C8A"/>
    <w:rsid w:val="00502834"/>
    <w:rsid w:val="00512003"/>
    <w:rsid w:val="006874EC"/>
    <w:rsid w:val="00697477"/>
    <w:rsid w:val="00703B0C"/>
    <w:rsid w:val="0084092A"/>
    <w:rsid w:val="009201B2"/>
    <w:rsid w:val="00A07D77"/>
    <w:rsid w:val="00AA2017"/>
    <w:rsid w:val="00AC3F60"/>
    <w:rsid w:val="00AD1685"/>
    <w:rsid w:val="00B65673"/>
    <w:rsid w:val="00BC7332"/>
    <w:rsid w:val="00CE51FB"/>
    <w:rsid w:val="00E70C98"/>
    <w:rsid w:val="28B66F1F"/>
    <w:rsid w:val="5C8713AE"/>
    <w:rsid w:val="66B069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DZZ-5\AppData\Roaming\kingsoft\office6\templates\download\e32f478bd536a02ea7f7311429fc5ce9\&#20241;&#23398;&#12289;&#22797;&#23398;&#12289;&#36716;&#23398;&#12289;&#36864;&#23398;&#30003;&#35831;&#34920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休学、复学、转学、退学申请表.doc</Template>
  <Pages>2</Pages>
  <Words>136</Words>
  <Characters>136</Characters>
  <Lines>2</Lines>
  <Paragraphs>1</Paragraphs>
  <TotalTime>23</TotalTime>
  <ScaleCrop>false</ScaleCrop>
  <LinksUpToDate>false</LinksUpToDate>
  <CharactersWithSpaces>331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2025-04-18T02:46:00Z</dcterms:created>
  <dc:creator>俗不可奈1402500295</dc:creator>
  <cp:lastModifiedBy>俗不可奈1402500295</cp:lastModifiedBy>
  <dcterms:modified xsi:type="dcterms:W3CDTF">2025-04-18T06:48:33Z</dcterms:modified>
  <dc:title>兰州大学本科生休学、复学、转学、退学申请表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UUID">
    <vt:lpwstr>v1.0_mb_6M3+RqEGOoEVOGRDbiHdIA==</vt:lpwstr>
  </property>
  <property fmtid="{D5CDD505-2E9C-101B-9397-08002B2CF9AE}" pid="4" name="ICV">
    <vt:lpwstr>EFF566E4C63E4890B51039965E134C75_11</vt:lpwstr>
  </property>
  <property fmtid="{D5CDD505-2E9C-101B-9397-08002B2CF9AE}" pid="5" name="KSOTemplateDocerSaveRecord">
    <vt:lpwstr>eyJoZGlkIjoiMjc4YmI4MDExYzU5M2IwMTIyYTM4MWNhODBiMjY2NmEiLCJ1c2VySWQiOiIxNjk1ODQyOSJ9</vt:lpwstr>
  </property>
</Properties>
</file>